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E7C" w:rsidRPr="00513FE6" w:rsidRDefault="004B0E7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E7C" w:rsidRPr="00513FE6" w:rsidRDefault="004B0E7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B0E7C" w:rsidRPr="00513FE6" w:rsidRDefault="004B0E7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B0E7C" w:rsidRPr="00513FE6" w:rsidRDefault="004B0E7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B0E7C" w:rsidRDefault="004B0E7C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B0E7C" w:rsidRPr="00E40E79" w:rsidRDefault="004B0E7C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4B0E7C" w:rsidRPr="00513FE6" w:rsidRDefault="004B0E7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2640</w:t>
      </w:r>
    </w:p>
    <w:p w:rsidR="004B0E7C" w:rsidRPr="003C0768" w:rsidRDefault="004B0E7C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B0E7C" w:rsidRPr="00E40E79" w:rsidRDefault="004B0E7C" w:rsidP="00B05BA8">
      <w:pPr>
        <w:rPr>
          <w:rFonts w:ascii="Century" w:hAnsi="Century"/>
          <w:sz w:val="18"/>
          <w:szCs w:val="26"/>
          <w:lang w:val="uk-UA"/>
        </w:rPr>
      </w:pPr>
    </w:p>
    <w:p w:rsidR="004B0E7C" w:rsidRPr="003C0768" w:rsidRDefault="004B0E7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Сеник Степану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B0E7C" w:rsidRPr="00E40E79" w:rsidRDefault="004B0E7C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4B0E7C" w:rsidRPr="003C0768" w:rsidRDefault="004B0E7C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Сеник Степану Богдановичу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B0E7C" w:rsidRPr="003C0768" w:rsidRDefault="004B0E7C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B0E7C" w:rsidRDefault="004B0E7C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Сеник Степану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9,4381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4620986200:04:000:0211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4B0E7C" w:rsidRPr="007C76DF" w:rsidRDefault="004B0E7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Сеник Степану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B0E7C" w:rsidRPr="003C0768" w:rsidRDefault="004B0E7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B0E7C" w:rsidRPr="003C0768" w:rsidRDefault="004B0E7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4B0E7C" w:rsidRDefault="004B0E7C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B0E7C" w:rsidRPr="003C0768" w:rsidRDefault="004B0E7C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B0E7C" w:rsidRDefault="004B0E7C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4B0E7C" w:rsidSect="004B0E7C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B0E7C" w:rsidRPr="003C0768" w:rsidRDefault="004B0E7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B0E7C" w:rsidRPr="003C0768" w:rsidSect="004B0E7C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4B0E7C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776DC41-7C61-4791-BF86-7975B080F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2289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